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270773" w14:textId="77777777" w:rsidR="00986509" w:rsidRDefault="00986509" w:rsidP="00986509">
      <w:pPr>
        <w:pStyle w:val="NoSpacing"/>
        <w:jc w:val="both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Thomas RUSSELL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6255A3C3" w14:textId="77777777" w:rsidR="00986509" w:rsidRDefault="00986509" w:rsidP="00986509">
      <w:pPr>
        <w:pStyle w:val="NoSpacing"/>
        <w:jc w:val="both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0A7859A4" w14:textId="77777777" w:rsidR="00986509" w:rsidRDefault="00986509" w:rsidP="00986509">
      <w:pPr>
        <w:pStyle w:val="NoSpacing"/>
        <w:jc w:val="both"/>
        <w:rPr>
          <w:rFonts w:cs="Times New Roman"/>
          <w:color w:val="282B30"/>
          <w:szCs w:val="24"/>
          <w:shd w:val="clear" w:color="auto" w:fill="FFFFFF"/>
        </w:rPr>
      </w:pPr>
    </w:p>
    <w:p w14:paraId="4613AE56" w14:textId="77777777" w:rsidR="00986509" w:rsidRDefault="00986509" w:rsidP="00986509">
      <w:pPr>
        <w:pStyle w:val="NoSpacing"/>
        <w:jc w:val="both"/>
        <w:rPr>
          <w:rFonts w:cs="Times New Roman"/>
          <w:color w:val="282B30"/>
          <w:szCs w:val="24"/>
          <w:shd w:val="clear" w:color="auto" w:fill="FFFFFF"/>
        </w:rPr>
      </w:pPr>
    </w:p>
    <w:p w14:paraId="7C13F733" w14:textId="77777777" w:rsidR="00986509" w:rsidRDefault="00986509" w:rsidP="00986509">
      <w:pPr>
        <w:pStyle w:val="NoSpacing"/>
        <w:ind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</w:r>
      <w:r w:rsidRPr="00065994">
        <w:rPr>
          <w:rFonts w:cs="Times New Roman"/>
          <w:color w:val="282B30"/>
          <w:szCs w:val="24"/>
          <w:shd w:val="clear" w:color="auto" w:fill="FFFFFF"/>
        </w:rPr>
        <w:t xml:space="preserve">He served in France under the command of </w:t>
      </w:r>
      <w:r>
        <w:rPr>
          <w:rFonts w:cs="Times New Roman"/>
          <w:color w:val="282B30"/>
          <w:szCs w:val="24"/>
          <w:shd w:val="clear" w:color="auto" w:fill="FFFFFF"/>
        </w:rPr>
        <w:t>Richard Beauchamp, Lord</w:t>
      </w:r>
    </w:p>
    <w:p w14:paraId="24FF5731" w14:textId="77777777" w:rsidR="00986509" w:rsidRPr="00065994" w:rsidRDefault="00986509" w:rsidP="00986509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proofErr w:type="spellStart"/>
      <w:r>
        <w:rPr>
          <w:rFonts w:cs="Times New Roman"/>
          <w:color w:val="282B30"/>
          <w:szCs w:val="24"/>
          <w:shd w:val="clear" w:color="auto" w:fill="FFFFFF"/>
        </w:rPr>
        <w:t>Bergavenny</w:t>
      </w:r>
      <w:proofErr w:type="spellEnd"/>
      <w:r w:rsidRPr="00065994">
        <w:rPr>
          <w:rFonts w:cs="Times New Roman"/>
          <w:color w:val="282B30"/>
          <w:szCs w:val="24"/>
          <w:shd w:val="clear" w:color="auto" w:fill="FFFFFF"/>
        </w:rPr>
        <w:t>(q.v.).</w:t>
      </w:r>
    </w:p>
    <w:p w14:paraId="72C0A96C" w14:textId="77777777" w:rsidR="00986509" w:rsidRPr="00065994" w:rsidRDefault="00986509" w:rsidP="00986509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5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64307E08" w14:textId="77777777" w:rsidR="00986509" w:rsidRDefault="00986509" w:rsidP="00986509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335FE507" w14:textId="77777777" w:rsidR="00986509" w:rsidRDefault="00986509" w:rsidP="0098650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0E21B82" w14:textId="77777777" w:rsidR="00986509" w:rsidRDefault="00986509" w:rsidP="0098650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D45F528" w14:textId="77777777" w:rsidR="00986509" w:rsidRDefault="00986509" w:rsidP="0098650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15 July 2023</w:t>
      </w:r>
    </w:p>
    <w:p w14:paraId="1CE100A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F9BF8" w14:textId="77777777" w:rsidR="00986509" w:rsidRDefault="00986509" w:rsidP="009139A6">
      <w:r>
        <w:separator/>
      </w:r>
    </w:p>
  </w:endnote>
  <w:endnote w:type="continuationSeparator" w:id="0">
    <w:p w14:paraId="7E2BBB4B" w14:textId="77777777" w:rsidR="00986509" w:rsidRDefault="0098650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2517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65A3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397C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E3B60D" w14:textId="77777777" w:rsidR="00986509" w:rsidRDefault="00986509" w:rsidP="009139A6">
      <w:r>
        <w:separator/>
      </w:r>
    </w:p>
  </w:footnote>
  <w:footnote w:type="continuationSeparator" w:id="0">
    <w:p w14:paraId="2C9BA956" w14:textId="77777777" w:rsidR="00986509" w:rsidRDefault="0098650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73D6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5B67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B1A6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509"/>
    <w:rsid w:val="000666E0"/>
    <w:rsid w:val="002510B7"/>
    <w:rsid w:val="005C130B"/>
    <w:rsid w:val="00826F5C"/>
    <w:rsid w:val="009139A6"/>
    <w:rsid w:val="009448BB"/>
    <w:rsid w:val="00947624"/>
    <w:rsid w:val="00986509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24EC2D"/>
  <w15:chartTrackingRefBased/>
  <w15:docId w15:val="{D98995C0-4FDC-40F6-A93A-BAB7A3406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2023-08-07T09:13:00Z</dcterms:created>
  <dcterms:modified xsi:type="dcterms:W3CDTF">2023-08-07T09:14:00Z</dcterms:modified>
</cp:coreProperties>
</file>